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A6AF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OSMONDE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1C88348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6136CC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80218D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Foweler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Bray, Berkshire(q.v.).</w:t>
      </w:r>
    </w:p>
    <w:p w14:paraId="5E93F85C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DABCEF7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2FC8FF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ED4CD" w14:textId="77777777" w:rsidR="00B969EA" w:rsidRDefault="00B969EA" w:rsidP="00B969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71677D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C52F" w14:textId="77777777" w:rsidR="00B969EA" w:rsidRDefault="00B969EA" w:rsidP="009139A6">
      <w:r>
        <w:separator/>
      </w:r>
    </w:p>
  </w:endnote>
  <w:endnote w:type="continuationSeparator" w:id="0">
    <w:p w14:paraId="0A74F5CA" w14:textId="77777777" w:rsidR="00B969EA" w:rsidRDefault="00B969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7E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5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76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B45F" w14:textId="77777777" w:rsidR="00B969EA" w:rsidRDefault="00B969EA" w:rsidP="009139A6">
      <w:r>
        <w:separator/>
      </w:r>
    </w:p>
  </w:footnote>
  <w:footnote w:type="continuationSeparator" w:id="0">
    <w:p w14:paraId="0844BB45" w14:textId="77777777" w:rsidR="00B969EA" w:rsidRDefault="00B969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7C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5F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23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9EA"/>
    <w:rsid w:val="000666E0"/>
    <w:rsid w:val="002510B7"/>
    <w:rsid w:val="005C130B"/>
    <w:rsid w:val="00826F5C"/>
    <w:rsid w:val="009139A6"/>
    <w:rsid w:val="009448BB"/>
    <w:rsid w:val="00A3176C"/>
    <w:rsid w:val="00AE65F8"/>
    <w:rsid w:val="00B969E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718E1"/>
  <w15:chartTrackingRefBased/>
  <w15:docId w15:val="{A952F29D-2AFF-4BDF-A289-535D2D1A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69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2022-10-23T08:42:00Z</dcterms:created>
  <dcterms:modified xsi:type="dcterms:W3CDTF">2022-10-23T08:43:00Z</dcterms:modified>
</cp:coreProperties>
</file>